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DAA" w:rsidRPr="00943A15" w:rsidRDefault="00867DAA" w:rsidP="00DB2C97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67DAA" w:rsidRDefault="00867DAA" w:rsidP="00DB2C97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Описание: 3зуб" style="position:absolute;left:0;text-align:left;margin-left:217.35pt;margin-top:-30.05pt;width:36.6pt;height:50.4pt;z-index:251658240;visibility:visible" o:allowincell="f">
            <v:imagedata r:id="rId7" o:title=""/>
          </v:shape>
        </w:pict>
      </w:r>
    </w:p>
    <w:p w:rsidR="00867DAA" w:rsidRDefault="00867DAA" w:rsidP="00DB2C97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867DAA" w:rsidRPr="00FD29CA" w:rsidRDefault="00867DAA" w:rsidP="00DB2C97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867DAA" w:rsidRPr="00FD29CA" w:rsidRDefault="00867DAA" w:rsidP="00DB2C97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867DAA" w:rsidRDefault="00867DAA" w:rsidP="00DB2C97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шоста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867DAA" w:rsidRPr="00FD29CA" w:rsidRDefault="00867DAA" w:rsidP="00DB2C97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867DAA" w:rsidRDefault="00867DAA" w:rsidP="00DB2C97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867DAA" w:rsidRDefault="00867DAA" w:rsidP="00AA122F">
      <w:pPr>
        <w:rPr>
          <w:sz w:val="12"/>
          <w:szCs w:val="12"/>
          <w:lang w:val="uk-UA"/>
        </w:rPr>
      </w:pPr>
    </w:p>
    <w:p w:rsidR="00867DAA" w:rsidRDefault="00867DAA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 серпня  2018 року</w:t>
      </w:r>
    </w:p>
    <w:p w:rsidR="00867DAA" w:rsidRDefault="00867DAA" w:rsidP="00AA122F">
      <w:pPr>
        <w:rPr>
          <w:sz w:val="28"/>
          <w:szCs w:val="28"/>
          <w:lang w:val="uk-UA"/>
        </w:rPr>
      </w:pPr>
    </w:p>
    <w:p w:rsidR="00867DAA" w:rsidRDefault="00867DAA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867DAA" w:rsidRDefault="00867DAA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із землеустрою щодо</w:t>
      </w:r>
    </w:p>
    <w:p w:rsidR="00867DAA" w:rsidRPr="00023A7F" w:rsidRDefault="00867DAA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в натурі </w:t>
      </w:r>
    </w:p>
    <w:p w:rsidR="00867DAA" w:rsidRDefault="00867DAA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(на місцевості)</w:t>
      </w:r>
      <w:r>
        <w:rPr>
          <w:b/>
          <w:sz w:val="28"/>
          <w:szCs w:val="28"/>
          <w:lang w:val="uk-UA"/>
        </w:rPr>
        <w:t xml:space="preserve"> юридичним та  фізичним особам</w:t>
      </w:r>
    </w:p>
    <w:p w:rsidR="00867DAA" w:rsidRDefault="00867DAA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67DAA" w:rsidRDefault="00867DAA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подані звернення, керуючись Земельним кодексом України, Законами України «Про землеустрій» та «Про місцеве самоврядування в Україні»,  </w:t>
      </w:r>
    </w:p>
    <w:p w:rsidR="00867DAA" w:rsidRDefault="00867DAA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867DAA" w:rsidRDefault="00867DAA" w:rsidP="00F86024">
      <w:pPr>
        <w:rPr>
          <w:b/>
          <w:sz w:val="28"/>
          <w:szCs w:val="28"/>
          <w:lang w:val="uk-UA"/>
        </w:rPr>
      </w:pPr>
    </w:p>
    <w:p w:rsidR="00867DAA" w:rsidRDefault="00867DAA" w:rsidP="00F86024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FD422B">
        <w:rPr>
          <w:sz w:val="28"/>
          <w:szCs w:val="28"/>
          <w:lang w:val="uk-UA"/>
        </w:rPr>
        <w:t>Надати дозві</w:t>
      </w:r>
      <w:r>
        <w:rPr>
          <w:sz w:val="28"/>
          <w:szCs w:val="28"/>
          <w:lang w:val="uk-UA"/>
        </w:rPr>
        <w:t xml:space="preserve">л </w:t>
      </w:r>
      <w:r w:rsidRPr="00F86024">
        <w:rPr>
          <w:b/>
          <w:sz w:val="28"/>
          <w:szCs w:val="28"/>
          <w:lang w:val="uk-UA"/>
        </w:rPr>
        <w:t>Н</w:t>
      </w:r>
      <w:r>
        <w:rPr>
          <w:b/>
          <w:sz w:val="28"/>
          <w:szCs w:val="28"/>
          <w:lang w:val="uk-UA"/>
        </w:rPr>
        <w:t>АВЧАЛЬНОМУ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ЗАКЛАДУ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ГРОМАДСЬКОГО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ОБ'ЄДНАННЯ</w:t>
      </w:r>
      <w:r w:rsidRPr="00F86024">
        <w:rPr>
          <w:b/>
          <w:sz w:val="28"/>
          <w:szCs w:val="28"/>
          <w:lang w:val="uk-UA"/>
        </w:rPr>
        <w:t xml:space="preserve"> «Л</w:t>
      </w:r>
      <w:r>
        <w:rPr>
          <w:b/>
          <w:sz w:val="28"/>
          <w:szCs w:val="28"/>
          <w:lang w:val="uk-UA"/>
        </w:rPr>
        <w:t>УБЕНСЬКИЙ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МІСЬКИЙ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СПОРТИВНО - ТЕХНІЧНИЙ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КЛУБ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ТОВАРИСТВА СПРИЯННЯ ОБОРОНІ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F86024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>КРАЇНИ</w:t>
      </w:r>
      <w:r w:rsidRPr="00F86024">
        <w:rPr>
          <w:b/>
          <w:sz w:val="28"/>
          <w:szCs w:val="28"/>
          <w:lang w:val="uk-UA"/>
        </w:rPr>
        <w:t>»</w:t>
      </w:r>
      <w:r w:rsidRPr="00F86024">
        <w:rPr>
          <w:sz w:val="28"/>
          <w:szCs w:val="28"/>
          <w:lang w:val="uk-UA"/>
        </w:rPr>
        <w:t>, юридична адреса: м. Лубни, вул. Радянська, 159</w:t>
      </w:r>
      <w:r w:rsidRPr="00321BAD">
        <w:rPr>
          <w:sz w:val="28"/>
          <w:szCs w:val="28"/>
          <w:lang w:val="uk-UA"/>
        </w:rPr>
        <w:t>,</w:t>
      </w:r>
      <w:r w:rsidRPr="008941CD">
        <w:rPr>
          <w:rFonts w:ascii="Calibri" w:hAnsi="Calibri"/>
          <w:sz w:val="28"/>
          <w:szCs w:val="28"/>
          <w:lang w:val="uk-UA"/>
        </w:rPr>
        <w:t xml:space="preserve"> </w:t>
      </w:r>
      <w:r w:rsidRPr="00FD422B">
        <w:rPr>
          <w:sz w:val="28"/>
          <w:szCs w:val="28"/>
          <w:lang w:val="uk-UA"/>
        </w:rPr>
        <w:t xml:space="preserve">на виготовлення технічної документації із землеустрою щодо встановлення меж земельної ділянки в натурі (на місцевості) </w:t>
      </w:r>
      <w:r w:rsidRPr="00F86024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проспект Володимирський</w:t>
      </w:r>
      <w:r w:rsidRPr="00F86024">
        <w:rPr>
          <w:sz w:val="28"/>
          <w:szCs w:val="28"/>
          <w:lang w:val="uk-UA"/>
        </w:rPr>
        <w:t>, 159, за цільовим призначенням – для будівництва та обслуговування будівель громадських та релігійних організацій.</w:t>
      </w:r>
    </w:p>
    <w:p w:rsidR="00867DAA" w:rsidRDefault="00867DAA" w:rsidP="00321BAD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FD422B">
        <w:rPr>
          <w:sz w:val="28"/>
          <w:szCs w:val="28"/>
          <w:lang w:val="uk-UA"/>
        </w:rPr>
        <w:t>Надати дозві</w:t>
      </w:r>
      <w:r>
        <w:rPr>
          <w:sz w:val="28"/>
          <w:szCs w:val="28"/>
          <w:lang w:val="uk-UA"/>
        </w:rPr>
        <w:t xml:space="preserve">л </w:t>
      </w:r>
      <w:r w:rsidRPr="00CC1239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 xml:space="preserve">БСЛУГОВУЮЧОМУ </w:t>
      </w:r>
      <w:r w:rsidRPr="00CC123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КООПЕРАТИВУ</w:t>
      </w:r>
      <w:r w:rsidRPr="00CC1239">
        <w:rPr>
          <w:b/>
          <w:sz w:val="28"/>
          <w:szCs w:val="28"/>
          <w:lang w:val="uk-UA"/>
        </w:rPr>
        <w:t xml:space="preserve"> «З</w:t>
      </w:r>
      <w:r>
        <w:rPr>
          <w:b/>
          <w:sz w:val="28"/>
          <w:szCs w:val="28"/>
          <w:lang w:val="uk-UA"/>
        </w:rPr>
        <w:t>ІРКА</w:t>
      </w:r>
      <w:r w:rsidRPr="00CC1239">
        <w:rPr>
          <w:b/>
          <w:sz w:val="28"/>
          <w:szCs w:val="28"/>
          <w:lang w:val="uk-UA"/>
        </w:rPr>
        <w:t xml:space="preserve">» </w:t>
      </w:r>
      <w:r>
        <w:rPr>
          <w:b/>
          <w:sz w:val="28"/>
          <w:szCs w:val="28"/>
          <w:lang w:val="uk-UA"/>
        </w:rPr>
        <w:t>З</w:t>
      </w:r>
      <w:r w:rsidRPr="00CC123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БУДІВНИЦТВА</w:t>
      </w:r>
      <w:r w:rsidRPr="00CC123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ТА</w:t>
      </w:r>
      <w:r w:rsidRPr="00CC123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ЕКСПЛУАТАЦІЇ  ГАРАЖІВ  ДЛЯ </w:t>
      </w:r>
      <w:r w:rsidRPr="00CC123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ІНДИВІДУАЛЬНОГО </w:t>
      </w:r>
      <w:r w:rsidRPr="00CC123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ТА  ІНШОГО</w:t>
      </w:r>
      <w:r w:rsidRPr="00CC123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ТРАНСПОРТУ</w:t>
      </w:r>
      <w:r w:rsidRPr="00F8602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F86024">
        <w:rPr>
          <w:sz w:val="28"/>
          <w:szCs w:val="28"/>
          <w:lang w:val="uk-UA"/>
        </w:rPr>
        <w:t xml:space="preserve"> юридична адреса: м. Лубни, </w:t>
      </w:r>
      <w:r>
        <w:rPr>
          <w:sz w:val="28"/>
          <w:szCs w:val="28"/>
          <w:lang w:val="uk-UA"/>
        </w:rPr>
        <w:t>провулок Калнишевського</w:t>
      </w:r>
      <w:r>
        <w:rPr>
          <w:rFonts w:ascii="Calibri" w:hAnsi="Calibri"/>
          <w:sz w:val="28"/>
          <w:szCs w:val="28"/>
          <w:lang w:val="uk-UA"/>
        </w:rPr>
        <w:t>,</w:t>
      </w:r>
      <w:r w:rsidRPr="008941CD">
        <w:rPr>
          <w:rFonts w:ascii="Calibri" w:hAnsi="Calibri"/>
          <w:sz w:val="28"/>
          <w:szCs w:val="28"/>
          <w:lang w:val="uk-UA"/>
        </w:rPr>
        <w:t xml:space="preserve"> </w:t>
      </w:r>
      <w:r w:rsidRPr="00FD422B">
        <w:rPr>
          <w:sz w:val="28"/>
          <w:szCs w:val="28"/>
          <w:lang w:val="uk-UA"/>
        </w:rPr>
        <w:t xml:space="preserve">на виготовлення технічної документації із землеустрою щодо встановлення меж земельної ділянки в натурі (на місцевості) </w:t>
      </w:r>
      <w:r w:rsidRPr="00F86024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провулок Калнишевського,</w:t>
      </w:r>
      <w:r w:rsidRPr="00F86024">
        <w:rPr>
          <w:sz w:val="28"/>
          <w:szCs w:val="28"/>
          <w:lang w:val="uk-UA"/>
        </w:rPr>
        <w:t xml:space="preserve"> за цільовим призначенням – для </w:t>
      </w:r>
      <w:r>
        <w:rPr>
          <w:sz w:val="28"/>
          <w:szCs w:val="28"/>
          <w:lang w:val="uk-UA"/>
        </w:rPr>
        <w:t>колективного гаражного будівництва</w:t>
      </w:r>
      <w:r w:rsidRPr="00F86024">
        <w:rPr>
          <w:sz w:val="28"/>
          <w:szCs w:val="28"/>
          <w:lang w:val="uk-UA"/>
        </w:rPr>
        <w:t>.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EC29F1">
        <w:rPr>
          <w:sz w:val="28"/>
          <w:szCs w:val="28"/>
          <w:lang w:val="uk-UA"/>
        </w:rPr>
        <w:t xml:space="preserve"> </w:t>
      </w:r>
      <w:r w:rsidRPr="00FD422B">
        <w:rPr>
          <w:sz w:val="28"/>
          <w:szCs w:val="28"/>
          <w:lang w:val="uk-UA"/>
        </w:rPr>
        <w:t>Надати дозві</w:t>
      </w:r>
      <w:r>
        <w:rPr>
          <w:sz w:val="28"/>
          <w:szCs w:val="28"/>
          <w:lang w:val="uk-UA"/>
        </w:rPr>
        <w:t xml:space="preserve">л </w:t>
      </w:r>
      <w:r w:rsidRPr="00C46008">
        <w:rPr>
          <w:b/>
          <w:sz w:val="28"/>
          <w:szCs w:val="28"/>
          <w:lang w:val="uk-UA"/>
        </w:rPr>
        <w:t xml:space="preserve">Обласному </w:t>
      </w:r>
      <w:r>
        <w:rPr>
          <w:b/>
          <w:sz w:val="28"/>
          <w:szCs w:val="28"/>
          <w:lang w:val="uk-UA"/>
        </w:rPr>
        <w:t>к</w:t>
      </w:r>
      <w:r w:rsidRPr="00C46008">
        <w:rPr>
          <w:b/>
          <w:sz w:val="28"/>
          <w:szCs w:val="28"/>
          <w:lang w:val="uk-UA"/>
        </w:rPr>
        <w:t>омунальному виробничому підприємству, теплового господарства «Лубнитеплоенерго»</w:t>
      </w:r>
      <w:r>
        <w:rPr>
          <w:sz w:val="28"/>
          <w:szCs w:val="28"/>
          <w:lang w:val="uk-UA"/>
        </w:rPr>
        <w:t xml:space="preserve"> </w:t>
      </w:r>
      <w:r w:rsidRPr="00F86024">
        <w:rPr>
          <w:sz w:val="28"/>
          <w:szCs w:val="28"/>
          <w:lang w:val="uk-UA"/>
        </w:rPr>
        <w:t xml:space="preserve">юридична адреса: м. Лубни, </w:t>
      </w:r>
      <w:r>
        <w:rPr>
          <w:sz w:val="28"/>
          <w:szCs w:val="28"/>
          <w:lang w:val="uk-UA"/>
        </w:rPr>
        <w:t>вул. Чкалова,17</w:t>
      </w:r>
      <w:r>
        <w:rPr>
          <w:rFonts w:ascii="Calibri" w:hAnsi="Calibri"/>
          <w:sz w:val="28"/>
          <w:szCs w:val="28"/>
          <w:lang w:val="uk-UA"/>
        </w:rPr>
        <w:t>,</w:t>
      </w:r>
      <w:r w:rsidRPr="008941CD">
        <w:rPr>
          <w:rFonts w:ascii="Calibri" w:hAnsi="Calibri"/>
          <w:sz w:val="28"/>
          <w:szCs w:val="28"/>
          <w:lang w:val="uk-UA"/>
        </w:rPr>
        <w:t xml:space="preserve"> </w:t>
      </w:r>
      <w:r w:rsidRPr="00FD422B">
        <w:rPr>
          <w:sz w:val="28"/>
          <w:szCs w:val="28"/>
          <w:lang w:val="uk-UA"/>
        </w:rPr>
        <w:t xml:space="preserve">на виготовлення технічної документації із землеустрою щодо встановлення меж земельної ділянки в натурі (на місцевості) </w:t>
      </w:r>
      <w:r w:rsidRPr="00F86024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і</w:t>
      </w:r>
      <w:r w:rsidRPr="00F86024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F86024">
        <w:rPr>
          <w:sz w:val="28"/>
          <w:szCs w:val="28"/>
          <w:lang w:val="uk-UA"/>
        </w:rPr>
        <w:t xml:space="preserve"> несільськогосподарського призначення, за адрес</w:t>
      </w:r>
      <w:r>
        <w:rPr>
          <w:sz w:val="28"/>
          <w:szCs w:val="28"/>
          <w:lang w:val="uk-UA"/>
        </w:rPr>
        <w:t>ами м. Лубни, а саме</w:t>
      </w:r>
      <w:r w:rsidRPr="00F86024">
        <w:rPr>
          <w:sz w:val="28"/>
          <w:szCs w:val="28"/>
          <w:lang w:val="uk-UA"/>
        </w:rPr>
        <w:t xml:space="preserve">: 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вул. Прикордонників</w:t>
      </w:r>
      <w:r w:rsidRPr="00F8602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60-Г;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вул. Індустріальна,11;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вул. П'ятикопа, 26- Б;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вул. Л.Толстого, 87 –А;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вул. Старо – Троїцька, 4 – А, приміщення 2;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вул. Інститутська, 3-А;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вул. П.Осипенко, 48-В;</w:t>
      </w:r>
    </w:p>
    <w:p w:rsidR="00867DAA" w:rsidRDefault="00867DAA" w:rsidP="00EC29F1">
      <w:pPr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провулок вул. Анатолія Безроди, 3</w:t>
      </w:r>
    </w:p>
    <w:p w:rsidR="00867DAA" w:rsidRPr="00F86024" w:rsidRDefault="00867DAA" w:rsidP="00EB4913">
      <w:pPr>
        <w:ind w:left="142" w:hanging="142"/>
        <w:jc w:val="both"/>
        <w:rPr>
          <w:sz w:val="28"/>
          <w:szCs w:val="28"/>
          <w:lang w:val="uk-UA"/>
        </w:rPr>
      </w:pPr>
      <w:r w:rsidRPr="00F86024">
        <w:rPr>
          <w:sz w:val="28"/>
          <w:szCs w:val="28"/>
          <w:lang w:val="uk-UA"/>
        </w:rPr>
        <w:t xml:space="preserve"> за цільовим призначенням – для </w:t>
      </w:r>
      <w:r>
        <w:rPr>
          <w:sz w:val="28"/>
          <w:szCs w:val="28"/>
          <w:lang w:val="uk-UA"/>
        </w:rPr>
        <w:t>розміщення та експлуатації основних, підсобних і допоміжних  будівель та споруд технічної інфраструктури</w:t>
      </w:r>
      <w:r w:rsidRPr="00F86024">
        <w:rPr>
          <w:sz w:val="28"/>
          <w:szCs w:val="28"/>
          <w:lang w:val="uk-UA"/>
        </w:rPr>
        <w:t>.</w:t>
      </w:r>
    </w:p>
    <w:p w:rsidR="00867DAA" w:rsidRDefault="00867DAA" w:rsidP="003C19F1">
      <w:pPr>
        <w:tabs>
          <w:tab w:val="left" w:pos="142"/>
        </w:tabs>
        <w:ind w:left="142" w:hanging="284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4.</w:t>
      </w:r>
      <w:r w:rsidRPr="00F86024">
        <w:rPr>
          <w:sz w:val="28"/>
          <w:szCs w:val="28"/>
          <w:lang w:val="uk-UA"/>
        </w:rPr>
        <w:t>Надати дозвіл</w:t>
      </w:r>
      <w:r w:rsidRPr="00F86024">
        <w:rPr>
          <w:b/>
          <w:sz w:val="28"/>
          <w:szCs w:val="28"/>
          <w:lang w:val="uk-UA"/>
        </w:rPr>
        <w:t xml:space="preserve"> Бондарчуку Володимиру Федоровичу</w:t>
      </w:r>
      <w:r w:rsidRPr="00F86024"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</w:t>
      </w:r>
      <w:r w:rsidRPr="00F86024">
        <w:rPr>
          <w:color w:val="000000"/>
          <w:sz w:val="28"/>
          <w:szCs w:val="28"/>
          <w:lang w:val="uk-UA"/>
        </w:rPr>
        <w:t xml:space="preserve"> на земельну ділянку за адресою:  м. Лубни, 1 провулок</w:t>
      </w:r>
      <w:r>
        <w:rPr>
          <w:color w:val="000000"/>
          <w:sz w:val="28"/>
          <w:szCs w:val="28"/>
          <w:lang w:val="uk-UA"/>
        </w:rPr>
        <w:t xml:space="preserve"> вул.</w:t>
      </w:r>
      <w:r w:rsidRPr="00F86024">
        <w:rPr>
          <w:color w:val="000000"/>
          <w:sz w:val="28"/>
          <w:szCs w:val="28"/>
          <w:lang w:val="uk-UA"/>
        </w:rPr>
        <w:t xml:space="preserve"> Першотравневої, 5</w:t>
      </w:r>
      <w:r>
        <w:rPr>
          <w:color w:val="000000"/>
          <w:sz w:val="28"/>
          <w:szCs w:val="28"/>
          <w:lang w:val="uk-UA"/>
        </w:rPr>
        <w:t>-</w:t>
      </w:r>
      <w:r w:rsidRPr="00F86024">
        <w:rPr>
          <w:color w:val="000000"/>
          <w:sz w:val="28"/>
          <w:szCs w:val="28"/>
          <w:lang w:val="uk-UA"/>
        </w:rPr>
        <w:t xml:space="preserve">А, </w:t>
      </w:r>
      <w:r w:rsidRPr="00F86024">
        <w:rPr>
          <w:sz w:val="28"/>
          <w:szCs w:val="28"/>
          <w:lang w:val="uk-UA"/>
        </w:rPr>
        <w:t xml:space="preserve">за цільовим призначенням </w:t>
      </w:r>
      <w:r w:rsidRPr="00F86024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 будівель і споруд.</w:t>
      </w:r>
      <w:r>
        <w:rPr>
          <w:color w:val="000000"/>
          <w:sz w:val="28"/>
          <w:szCs w:val="28"/>
          <w:lang w:val="uk-UA"/>
        </w:rPr>
        <w:t xml:space="preserve">   </w:t>
      </w:r>
    </w:p>
    <w:p w:rsidR="00867DAA" w:rsidRDefault="00867DAA" w:rsidP="003C19F1">
      <w:pPr>
        <w:tabs>
          <w:tab w:val="left" w:pos="142"/>
        </w:tabs>
        <w:ind w:left="142" w:hanging="284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5.</w:t>
      </w:r>
      <w:r w:rsidRPr="00F86024">
        <w:rPr>
          <w:sz w:val="28"/>
          <w:szCs w:val="28"/>
          <w:lang w:val="uk-UA"/>
        </w:rPr>
        <w:t>Надати дозвіл</w:t>
      </w:r>
      <w:r w:rsidRPr="00F860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фізичній особі – підприємцю Москаленку Анатолію Олексійовичу</w:t>
      </w:r>
      <w:r w:rsidRPr="00F86024"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</w:t>
      </w:r>
      <w:r w:rsidRPr="00F86024">
        <w:rPr>
          <w:color w:val="000000"/>
          <w:sz w:val="28"/>
          <w:szCs w:val="28"/>
          <w:lang w:val="uk-UA"/>
        </w:rPr>
        <w:t xml:space="preserve"> на земельну ділянку за адресою:  м. Лубни, </w:t>
      </w:r>
      <w:r>
        <w:rPr>
          <w:color w:val="000000"/>
          <w:sz w:val="28"/>
          <w:szCs w:val="28"/>
          <w:lang w:val="uk-UA"/>
        </w:rPr>
        <w:t>вул. Монастирська</w:t>
      </w:r>
      <w:r w:rsidRPr="00F8602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80</w:t>
      </w:r>
      <w:r w:rsidRPr="00F86024">
        <w:rPr>
          <w:color w:val="000000"/>
          <w:sz w:val="28"/>
          <w:szCs w:val="28"/>
          <w:lang w:val="uk-UA"/>
        </w:rPr>
        <w:t xml:space="preserve">, </w:t>
      </w:r>
      <w:r w:rsidRPr="00F86024">
        <w:rPr>
          <w:sz w:val="28"/>
          <w:szCs w:val="28"/>
          <w:lang w:val="uk-UA"/>
        </w:rPr>
        <w:t xml:space="preserve">за цільовим призначенням </w:t>
      </w:r>
      <w:r w:rsidRPr="00F86024">
        <w:rPr>
          <w:color w:val="000000"/>
          <w:sz w:val="28"/>
          <w:szCs w:val="28"/>
          <w:lang w:val="uk-UA"/>
        </w:rPr>
        <w:t xml:space="preserve">для будівництва і обслуговування </w:t>
      </w:r>
      <w:r>
        <w:rPr>
          <w:color w:val="000000"/>
          <w:sz w:val="28"/>
          <w:szCs w:val="28"/>
          <w:lang w:val="uk-UA"/>
        </w:rPr>
        <w:t>будівель торгівлі</w:t>
      </w:r>
      <w:r w:rsidRPr="00F86024">
        <w:rPr>
          <w:color w:val="000000"/>
          <w:sz w:val="28"/>
          <w:szCs w:val="28"/>
          <w:lang w:val="uk-UA"/>
        </w:rPr>
        <w:t>.</w:t>
      </w:r>
    </w:p>
    <w:p w:rsidR="00867DAA" w:rsidRPr="00FD422B" w:rsidRDefault="00867DAA" w:rsidP="00E121F2">
      <w:p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</w:p>
    <w:p w:rsidR="00867DAA" w:rsidRPr="00951D9A" w:rsidRDefault="00867DAA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867DAA" w:rsidRDefault="00867DAA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О.П.Грицаєнко</w:t>
      </w:r>
    </w:p>
    <w:p w:rsidR="00867DAA" w:rsidRDefault="00867DAA" w:rsidP="007A2177">
      <w:pPr>
        <w:jc w:val="center"/>
        <w:rPr>
          <w:b/>
          <w:sz w:val="28"/>
          <w:szCs w:val="28"/>
          <w:lang w:val="uk-UA"/>
        </w:rPr>
      </w:pPr>
    </w:p>
    <w:p w:rsidR="00867DAA" w:rsidRDefault="00867DAA" w:rsidP="007A2177">
      <w:pPr>
        <w:jc w:val="center"/>
        <w:rPr>
          <w:b/>
          <w:sz w:val="28"/>
          <w:szCs w:val="28"/>
          <w:lang w:val="uk-UA"/>
        </w:rPr>
      </w:pPr>
    </w:p>
    <w:p w:rsidR="00867DAA" w:rsidRDefault="00867DAA" w:rsidP="00522A19">
      <w:pPr>
        <w:jc w:val="center"/>
        <w:rPr>
          <w:sz w:val="24"/>
          <w:szCs w:val="24"/>
          <w:lang w:val="uk-UA"/>
        </w:rPr>
      </w:pPr>
    </w:p>
    <w:sectPr w:rsidR="00867DAA" w:rsidSect="00BF7B45">
      <w:footerReference w:type="even" r:id="rId8"/>
      <w:footerReference w:type="default" r:id="rId9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DAA" w:rsidRDefault="00867DAA">
      <w:r>
        <w:separator/>
      </w:r>
    </w:p>
  </w:endnote>
  <w:endnote w:type="continuationSeparator" w:id="0">
    <w:p w:rsidR="00867DAA" w:rsidRDefault="00867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DAA" w:rsidRDefault="00867DAA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7DAA" w:rsidRDefault="00867DAA" w:rsidP="000F572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DAA" w:rsidRDefault="00867DAA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67DAA" w:rsidRDefault="00867DAA" w:rsidP="000F572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DAA" w:rsidRDefault="00867DAA">
      <w:r>
        <w:separator/>
      </w:r>
    </w:p>
  </w:footnote>
  <w:footnote w:type="continuationSeparator" w:id="0">
    <w:p w:rsidR="00867DAA" w:rsidRDefault="00867D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cs="Times New Roman"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cs="Times New Roman"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22F"/>
    <w:rsid w:val="000032F0"/>
    <w:rsid w:val="000035F8"/>
    <w:rsid w:val="00006D32"/>
    <w:rsid w:val="00007D52"/>
    <w:rsid w:val="00012803"/>
    <w:rsid w:val="00014379"/>
    <w:rsid w:val="00014A6C"/>
    <w:rsid w:val="00015009"/>
    <w:rsid w:val="00021F03"/>
    <w:rsid w:val="00023A7F"/>
    <w:rsid w:val="000241F5"/>
    <w:rsid w:val="00026553"/>
    <w:rsid w:val="00026D9C"/>
    <w:rsid w:val="00027C8C"/>
    <w:rsid w:val="000319C6"/>
    <w:rsid w:val="00034254"/>
    <w:rsid w:val="000402FB"/>
    <w:rsid w:val="00044A36"/>
    <w:rsid w:val="00044FB7"/>
    <w:rsid w:val="000457B1"/>
    <w:rsid w:val="00045B93"/>
    <w:rsid w:val="00047885"/>
    <w:rsid w:val="00047A3E"/>
    <w:rsid w:val="00047FC0"/>
    <w:rsid w:val="00053C1F"/>
    <w:rsid w:val="00053CB7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0CA9"/>
    <w:rsid w:val="00081657"/>
    <w:rsid w:val="000827BD"/>
    <w:rsid w:val="0008356F"/>
    <w:rsid w:val="000901B2"/>
    <w:rsid w:val="00090FAF"/>
    <w:rsid w:val="00095F0C"/>
    <w:rsid w:val="00096EA8"/>
    <w:rsid w:val="0009715B"/>
    <w:rsid w:val="00097ABC"/>
    <w:rsid w:val="000A095A"/>
    <w:rsid w:val="000A1CA1"/>
    <w:rsid w:val="000A698F"/>
    <w:rsid w:val="000B0C77"/>
    <w:rsid w:val="000B424E"/>
    <w:rsid w:val="000B46E5"/>
    <w:rsid w:val="000B5E29"/>
    <w:rsid w:val="000C445F"/>
    <w:rsid w:val="000C4575"/>
    <w:rsid w:val="000C5550"/>
    <w:rsid w:val="000C5745"/>
    <w:rsid w:val="000C79C9"/>
    <w:rsid w:val="000D1EF3"/>
    <w:rsid w:val="000D5804"/>
    <w:rsid w:val="000E3A4E"/>
    <w:rsid w:val="000E5961"/>
    <w:rsid w:val="000E7479"/>
    <w:rsid w:val="000E76D4"/>
    <w:rsid w:val="000F2B73"/>
    <w:rsid w:val="000F3BDC"/>
    <w:rsid w:val="000F572C"/>
    <w:rsid w:val="000F57D7"/>
    <w:rsid w:val="000F7611"/>
    <w:rsid w:val="00100888"/>
    <w:rsid w:val="0010198C"/>
    <w:rsid w:val="00101BE6"/>
    <w:rsid w:val="00101E5C"/>
    <w:rsid w:val="00105DE8"/>
    <w:rsid w:val="00106AB9"/>
    <w:rsid w:val="001150A1"/>
    <w:rsid w:val="00116406"/>
    <w:rsid w:val="001172AC"/>
    <w:rsid w:val="001233AC"/>
    <w:rsid w:val="001235B8"/>
    <w:rsid w:val="001238E6"/>
    <w:rsid w:val="00124A51"/>
    <w:rsid w:val="00125766"/>
    <w:rsid w:val="001272D8"/>
    <w:rsid w:val="0012763D"/>
    <w:rsid w:val="00131BE2"/>
    <w:rsid w:val="00132638"/>
    <w:rsid w:val="00132A45"/>
    <w:rsid w:val="00143B2C"/>
    <w:rsid w:val="001448C9"/>
    <w:rsid w:val="00146334"/>
    <w:rsid w:val="00147364"/>
    <w:rsid w:val="00147C06"/>
    <w:rsid w:val="00155290"/>
    <w:rsid w:val="00162D27"/>
    <w:rsid w:val="0016344D"/>
    <w:rsid w:val="00163DC5"/>
    <w:rsid w:val="00165C9C"/>
    <w:rsid w:val="001663AA"/>
    <w:rsid w:val="001671F6"/>
    <w:rsid w:val="001675E7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6EBE"/>
    <w:rsid w:val="00187102"/>
    <w:rsid w:val="00191BC7"/>
    <w:rsid w:val="00192989"/>
    <w:rsid w:val="00193013"/>
    <w:rsid w:val="00197659"/>
    <w:rsid w:val="001A3823"/>
    <w:rsid w:val="001A3BEE"/>
    <w:rsid w:val="001B1465"/>
    <w:rsid w:val="001B2FC7"/>
    <w:rsid w:val="001B365F"/>
    <w:rsid w:val="001B4AE4"/>
    <w:rsid w:val="001B70A3"/>
    <w:rsid w:val="001B7BF1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9EA"/>
    <w:rsid w:val="001F1AE0"/>
    <w:rsid w:val="001F45B2"/>
    <w:rsid w:val="00200A01"/>
    <w:rsid w:val="0020127C"/>
    <w:rsid w:val="002015F0"/>
    <w:rsid w:val="002038BE"/>
    <w:rsid w:val="00205643"/>
    <w:rsid w:val="00211FBA"/>
    <w:rsid w:val="00212EDD"/>
    <w:rsid w:val="00217139"/>
    <w:rsid w:val="00222DF7"/>
    <w:rsid w:val="002265DF"/>
    <w:rsid w:val="0022684B"/>
    <w:rsid w:val="00230FD0"/>
    <w:rsid w:val="00235CB0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FA8"/>
    <w:rsid w:val="002767B2"/>
    <w:rsid w:val="0027697F"/>
    <w:rsid w:val="002967D7"/>
    <w:rsid w:val="002A1CFE"/>
    <w:rsid w:val="002A21E4"/>
    <w:rsid w:val="002A3EDE"/>
    <w:rsid w:val="002A473A"/>
    <w:rsid w:val="002A5904"/>
    <w:rsid w:val="002A5AF2"/>
    <w:rsid w:val="002A61B2"/>
    <w:rsid w:val="002A6AA4"/>
    <w:rsid w:val="002A7637"/>
    <w:rsid w:val="002A7947"/>
    <w:rsid w:val="002B1663"/>
    <w:rsid w:val="002B200A"/>
    <w:rsid w:val="002B262A"/>
    <w:rsid w:val="002B2E38"/>
    <w:rsid w:val="002B5096"/>
    <w:rsid w:val="002B61A1"/>
    <w:rsid w:val="002C3462"/>
    <w:rsid w:val="002C55AD"/>
    <w:rsid w:val="002C5A0B"/>
    <w:rsid w:val="002C6043"/>
    <w:rsid w:val="002C7B52"/>
    <w:rsid w:val="002D1C7E"/>
    <w:rsid w:val="002D272B"/>
    <w:rsid w:val="002D511C"/>
    <w:rsid w:val="002D5CF9"/>
    <w:rsid w:val="002D686E"/>
    <w:rsid w:val="002E03ED"/>
    <w:rsid w:val="002E1616"/>
    <w:rsid w:val="002E1800"/>
    <w:rsid w:val="002E2E21"/>
    <w:rsid w:val="002F03F0"/>
    <w:rsid w:val="002F0F6D"/>
    <w:rsid w:val="002F2113"/>
    <w:rsid w:val="002F7392"/>
    <w:rsid w:val="00301B60"/>
    <w:rsid w:val="00303522"/>
    <w:rsid w:val="00304B82"/>
    <w:rsid w:val="003078D9"/>
    <w:rsid w:val="00311557"/>
    <w:rsid w:val="00314F9C"/>
    <w:rsid w:val="00321BAD"/>
    <w:rsid w:val="00324FF6"/>
    <w:rsid w:val="0032514C"/>
    <w:rsid w:val="00326FCF"/>
    <w:rsid w:val="00327606"/>
    <w:rsid w:val="003303DD"/>
    <w:rsid w:val="0033252C"/>
    <w:rsid w:val="003328E3"/>
    <w:rsid w:val="00332CC3"/>
    <w:rsid w:val="0033331B"/>
    <w:rsid w:val="003342F1"/>
    <w:rsid w:val="00343311"/>
    <w:rsid w:val="00343BEA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89B"/>
    <w:rsid w:val="003A7DE5"/>
    <w:rsid w:val="003B0328"/>
    <w:rsid w:val="003B25F6"/>
    <w:rsid w:val="003B2C1C"/>
    <w:rsid w:val="003B2FAC"/>
    <w:rsid w:val="003B4953"/>
    <w:rsid w:val="003B5289"/>
    <w:rsid w:val="003B543D"/>
    <w:rsid w:val="003B70C0"/>
    <w:rsid w:val="003C19F1"/>
    <w:rsid w:val="003C24B7"/>
    <w:rsid w:val="003C29A4"/>
    <w:rsid w:val="003C3A63"/>
    <w:rsid w:val="003C5E3B"/>
    <w:rsid w:val="003C6A11"/>
    <w:rsid w:val="003D28EB"/>
    <w:rsid w:val="003D3C31"/>
    <w:rsid w:val="003E5905"/>
    <w:rsid w:val="003E5CB1"/>
    <w:rsid w:val="003E6F04"/>
    <w:rsid w:val="003E6F15"/>
    <w:rsid w:val="003E761C"/>
    <w:rsid w:val="003F3158"/>
    <w:rsid w:val="003F3C3E"/>
    <w:rsid w:val="00401A8C"/>
    <w:rsid w:val="00401F3E"/>
    <w:rsid w:val="00405EE4"/>
    <w:rsid w:val="00407104"/>
    <w:rsid w:val="00407CB4"/>
    <w:rsid w:val="004100CD"/>
    <w:rsid w:val="00410804"/>
    <w:rsid w:val="004119A7"/>
    <w:rsid w:val="00412E66"/>
    <w:rsid w:val="004208C7"/>
    <w:rsid w:val="00422E24"/>
    <w:rsid w:val="00423646"/>
    <w:rsid w:val="004269A4"/>
    <w:rsid w:val="00432F61"/>
    <w:rsid w:val="00434838"/>
    <w:rsid w:val="00435D1D"/>
    <w:rsid w:val="00440680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4563"/>
    <w:rsid w:val="00457BE6"/>
    <w:rsid w:val="004649A5"/>
    <w:rsid w:val="00470102"/>
    <w:rsid w:val="00470A35"/>
    <w:rsid w:val="00471015"/>
    <w:rsid w:val="004753C3"/>
    <w:rsid w:val="004756DA"/>
    <w:rsid w:val="00476799"/>
    <w:rsid w:val="00476CD3"/>
    <w:rsid w:val="004770C2"/>
    <w:rsid w:val="0048259A"/>
    <w:rsid w:val="00483188"/>
    <w:rsid w:val="00483D3B"/>
    <w:rsid w:val="00485279"/>
    <w:rsid w:val="0048650C"/>
    <w:rsid w:val="00486881"/>
    <w:rsid w:val="00486B02"/>
    <w:rsid w:val="00487C21"/>
    <w:rsid w:val="00487DAE"/>
    <w:rsid w:val="004948B5"/>
    <w:rsid w:val="00494AD9"/>
    <w:rsid w:val="00496939"/>
    <w:rsid w:val="004A07D3"/>
    <w:rsid w:val="004A119E"/>
    <w:rsid w:val="004A2E58"/>
    <w:rsid w:val="004A391F"/>
    <w:rsid w:val="004A64E9"/>
    <w:rsid w:val="004A7C84"/>
    <w:rsid w:val="004B1522"/>
    <w:rsid w:val="004B1B30"/>
    <w:rsid w:val="004B3919"/>
    <w:rsid w:val="004B414C"/>
    <w:rsid w:val="004C0C9A"/>
    <w:rsid w:val="004C491C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71BA"/>
    <w:rsid w:val="004E7EB2"/>
    <w:rsid w:val="004F009E"/>
    <w:rsid w:val="004F1383"/>
    <w:rsid w:val="004F1386"/>
    <w:rsid w:val="004F1A1D"/>
    <w:rsid w:val="004F1ED5"/>
    <w:rsid w:val="004F1FF4"/>
    <w:rsid w:val="004F79BA"/>
    <w:rsid w:val="00500F2F"/>
    <w:rsid w:val="0050195D"/>
    <w:rsid w:val="00502202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AD"/>
    <w:rsid w:val="005200FD"/>
    <w:rsid w:val="00520497"/>
    <w:rsid w:val="00522A19"/>
    <w:rsid w:val="005230F1"/>
    <w:rsid w:val="0053052E"/>
    <w:rsid w:val="0053260D"/>
    <w:rsid w:val="0053263B"/>
    <w:rsid w:val="00533652"/>
    <w:rsid w:val="00534010"/>
    <w:rsid w:val="00534878"/>
    <w:rsid w:val="005363BF"/>
    <w:rsid w:val="0053768B"/>
    <w:rsid w:val="0054055B"/>
    <w:rsid w:val="005408B0"/>
    <w:rsid w:val="005426A4"/>
    <w:rsid w:val="00542ACB"/>
    <w:rsid w:val="005436EC"/>
    <w:rsid w:val="005471DC"/>
    <w:rsid w:val="00550FD6"/>
    <w:rsid w:val="00551434"/>
    <w:rsid w:val="005537A0"/>
    <w:rsid w:val="00554F2D"/>
    <w:rsid w:val="005568F9"/>
    <w:rsid w:val="005614BF"/>
    <w:rsid w:val="005705B3"/>
    <w:rsid w:val="0057497E"/>
    <w:rsid w:val="00575D78"/>
    <w:rsid w:val="00584C55"/>
    <w:rsid w:val="00585408"/>
    <w:rsid w:val="0058655C"/>
    <w:rsid w:val="00591189"/>
    <w:rsid w:val="00593D8E"/>
    <w:rsid w:val="00596CDC"/>
    <w:rsid w:val="005A643E"/>
    <w:rsid w:val="005A695D"/>
    <w:rsid w:val="005A7188"/>
    <w:rsid w:val="005B48D1"/>
    <w:rsid w:val="005B541B"/>
    <w:rsid w:val="005B66E3"/>
    <w:rsid w:val="005B7148"/>
    <w:rsid w:val="005B721B"/>
    <w:rsid w:val="005B7BD6"/>
    <w:rsid w:val="005C1BC5"/>
    <w:rsid w:val="005C2089"/>
    <w:rsid w:val="005C3E8D"/>
    <w:rsid w:val="005C579A"/>
    <w:rsid w:val="005C5D00"/>
    <w:rsid w:val="005D0C43"/>
    <w:rsid w:val="005D199D"/>
    <w:rsid w:val="005D3F5E"/>
    <w:rsid w:val="005D5DBA"/>
    <w:rsid w:val="005D6166"/>
    <w:rsid w:val="005E793C"/>
    <w:rsid w:val="005F4686"/>
    <w:rsid w:val="005F555E"/>
    <w:rsid w:val="005F59B4"/>
    <w:rsid w:val="005F5EA2"/>
    <w:rsid w:val="00603AD1"/>
    <w:rsid w:val="00605502"/>
    <w:rsid w:val="0060573D"/>
    <w:rsid w:val="00612223"/>
    <w:rsid w:val="006146B6"/>
    <w:rsid w:val="00615379"/>
    <w:rsid w:val="00616EF1"/>
    <w:rsid w:val="006221C6"/>
    <w:rsid w:val="006223E1"/>
    <w:rsid w:val="006228E1"/>
    <w:rsid w:val="00622CB8"/>
    <w:rsid w:val="0062606B"/>
    <w:rsid w:val="00627165"/>
    <w:rsid w:val="00630B6F"/>
    <w:rsid w:val="006322A6"/>
    <w:rsid w:val="00632B46"/>
    <w:rsid w:val="006411A8"/>
    <w:rsid w:val="00641881"/>
    <w:rsid w:val="00644573"/>
    <w:rsid w:val="00645725"/>
    <w:rsid w:val="0064640A"/>
    <w:rsid w:val="006469D5"/>
    <w:rsid w:val="00651098"/>
    <w:rsid w:val="0065151A"/>
    <w:rsid w:val="00652B3C"/>
    <w:rsid w:val="00660B18"/>
    <w:rsid w:val="006632A9"/>
    <w:rsid w:val="006643B4"/>
    <w:rsid w:val="0066605B"/>
    <w:rsid w:val="00666094"/>
    <w:rsid w:val="00667233"/>
    <w:rsid w:val="00667A43"/>
    <w:rsid w:val="00670811"/>
    <w:rsid w:val="00672DB7"/>
    <w:rsid w:val="00673319"/>
    <w:rsid w:val="00673971"/>
    <w:rsid w:val="006744F6"/>
    <w:rsid w:val="00676B00"/>
    <w:rsid w:val="00677AFF"/>
    <w:rsid w:val="00683476"/>
    <w:rsid w:val="00687B1D"/>
    <w:rsid w:val="006900B9"/>
    <w:rsid w:val="00690AE1"/>
    <w:rsid w:val="00691FA7"/>
    <w:rsid w:val="0069509A"/>
    <w:rsid w:val="0069653C"/>
    <w:rsid w:val="006A1268"/>
    <w:rsid w:val="006A288D"/>
    <w:rsid w:val="006A4423"/>
    <w:rsid w:val="006A6B8F"/>
    <w:rsid w:val="006A6ED5"/>
    <w:rsid w:val="006B039C"/>
    <w:rsid w:val="006B25BF"/>
    <w:rsid w:val="006B3FAF"/>
    <w:rsid w:val="006B5650"/>
    <w:rsid w:val="006B6037"/>
    <w:rsid w:val="006B7573"/>
    <w:rsid w:val="006C075B"/>
    <w:rsid w:val="006C1F26"/>
    <w:rsid w:val="006C44EB"/>
    <w:rsid w:val="006C4D6E"/>
    <w:rsid w:val="006C4FA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5163"/>
    <w:rsid w:val="006E6B22"/>
    <w:rsid w:val="006F0549"/>
    <w:rsid w:val="006F28D1"/>
    <w:rsid w:val="006F5CD1"/>
    <w:rsid w:val="00702BEB"/>
    <w:rsid w:val="007034BB"/>
    <w:rsid w:val="00703CFA"/>
    <w:rsid w:val="007057EF"/>
    <w:rsid w:val="0070664C"/>
    <w:rsid w:val="00712523"/>
    <w:rsid w:val="007131D1"/>
    <w:rsid w:val="00715D61"/>
    <w:rsid w:val="007200A4"/>
    <w:rsid w:val="007254E9"/>
    <w:rsid w:val="007258C1"/>
    <w:rsid w:val="00726697"/>
    <w:rsid w:val="00730F75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56B3"/>
    <w:rsid w:val="0075610A"/>
    <w:rsid w:val="00756908"/>
    <w:rsid w:val="00757929"/>
    <w:rsid w:val="00764E1B"/>
    <w:rsid w:val="00770463"/>
    <w:rsid w:val="007725CD"/>
    <w:rsid w:val="007761E8"/>
    <w:rsid w:val="0078015B"/>
    <w:rsid w:val="00783CDF"/>
    <w:rsid w:val="00784FC4"/>
    <w:rsid w:val="00790D7F"/>
    <w:rsid w:val="0079227D"/>
    <w:rsid w:val="00796619"/>
    <w:rsid w:val="007A2177"/>
    <w:rsid w:val="007A3F94"/>
    <w:rsid w:val="007A7703"/>
    <w:rsid w:val="007B36F2"/>
    <w:rsid w:val="007B4536"/>
    <w:rsid w:val="007B6B6C"/>
    <w:rsid w:val="007B7181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32BF"/>
    <w:rsid w:val="007D5DAC"/>
    <w:rsid w:val="007D6F93"/>
    <w:rsid w:val="007D7135"/>
    <w:rsid w:val="007E0F5F"/>
    <w:rsid w:val="007E243D"/>
    <w:rsid w:val="007E6CFC"/>
    <w:rsid w:val="007F706D"/>
    <w:rsid w:val="00800925"/>
    <w:rsid w:val="0080387E"/>
    <w:rsid w:val="00805E00"/>
    <w:rsid w:val="00806164"/>
    <w:rsid w:val="00811CB0"/>
    <w:rsid w:val="008160C3"/>
    <w:rsid w:val="008201A5"/>
    <w:rsid w:val="008204F1"/>
    <w:rsid w:val="00820654"/>
    <w:rsid w:val="008228E2"/>
    <w:rsid w:val="00822ACA"/>
    <w:rsid w:val="008243A8"/>
    <w:rsid w:val="00824512"/>
    <w:rsid w:val="00825389"/>
    <w:rsid w:val="00832C56"/>
    <w:rsid w:val="00835743"/>
    <w:rsid w:val="00836D37"/>
    <w:rsid w:val="00836F4C"/>
    <w:rsid w:val="008378AD"/>
    <w:rsid w:val="0084108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67DAA"/>
    <w:rsid w:val="0087071E"/>
    <w:rsid w:val="00874992"/>
    <w:rsid w:val="00874D6D"/>
    <w:rsid w:val="00876A56"/>
    <w:rsid w:val="00876B56"/>
    <w:rsid w:val="00877132"/>
    <w:rsid w:val="00880C2A"/>
    <w:rsid w:val="00880EE5"/>
    <w:rsid w:val="00881088"/>
    <w:rsid w:val="008811FA"/>
    <w:rsid w:val="008829FA"/>
    <w:rsid w:val="00883FC4"/>
    <w:rsid w:val="00884BE8"/>
    <w:rsid w:val="008861A5"/>
    <w:rsid w:val="0089076C"/>
    <w:rsid w:val="008941CD"/>
    <w:rsid w:val="00897506"/>
    <w:rsid w:val="008A000A"/>
    <w:rsid w:val="008A3205"/>
    <w:rsid w:val="008A3790"/>
    <w:rsid w:val="008A4222"/>
    <w:rsid w:val="008A43C8"/>
    <w:rsid w:val="008A51F2"/>
    <w:rsid w:val="008A5FB5"/>
    <w:rsid w:val="008A6742"/>
    <w:rsid w:val="008B1913"/>
    <w:rsid w:val="008B1939"/>
    <w:rsid w:val="008B21DF"/>
    <w:rsid w:val="008B252C"/>
    <w:rsid w:val="008B3CBF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59EC"/>
    <w:rsid w:val="008E1710"/>
    <w:rsid w:val="008E2F3C"/>
    <w:rsid w:val="008E38A4"/>
    <w:rsid w:val="008E3BA5"/>
    <w:rsid w:val="008E43AB"/>
    <w:rsid w:val="008E4F1A"/>
    <w:rsid w:val="008E6D3F"/>
    <w:rsid w:val="008F07A6"/>
    <w:rsid w:val="008F1199"/>
    <w:rsid w:val="008F310C"/>
    <w:rsid w:val="008F324B"/>
    <w:rsid w:val="008F3367"/>
    <w:rsid w:val="008F3389"/>
    <w:rsid w:val="008F4A5F"/>
    <w:rsid w:val="008F5FE3"/>
    <w:rsid w:val="008F627C"/>
    <w:rsid w:val="009016A2"/>
    <w:rsid w:val="009016BC"/>
    <w:rsid w:val="00902BAF"/>
    <w:rsid w:val="00902C54"/>
    <w:rsid w:val="0090317C"/>
    <w:rsid w:val="00903B84"/>
    <w:rsid w:val="0090481F"/>
    <w:rsid w:val="00905770"/>
    <w:rsid w:val="0090584F"/>
    <w:rsid w:val="00907576"/>
    <w:rsid w:val="00914B98"/>
    <w:rsid w:val="009229DB"/>
    <w:rsid w:val="00923C82"/>
    <w:rsid w:val="009256C6"/>
    <w:rsid w:val="00932242"/>
    <w:rsid w:val="00936761"/>
    <w:rsid w:val="00943A15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71006"/>
    <w:rsid w:val="00973D5E"/>
    <w:rsid w:val="00974C60"/>
    <w:rsid w:val="009768F0"/>
    <w:rsid w:val="00980864"/>
    <w:rsid w:val="009809FB"/>
    <w:rsid w:val="00983185"/>
    <w:rsid w:val="0098666E"/>
    <w:rsid w:val="00995F16"/>
    <w:rsid w:val="00996067"/>
    <w:rsid w:val="0099682B"/>
    <w:rsid w:val="009A0635"/>
    <w:rsid w:val="009A1AF7"/>
    <w:rsid w:val="009A27CD"/>
    <w:rsid w:val="009A5C29"/>
    <w:rsid w:val="009B0D8C"/>
    <w:rsid w:val="009B201D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5BFF"/>
    <w:rsid w:val="00A06CBA"/>
    <w:rsid w:val="00A07D64"/>
    <w:rsid w:val="00A119B9"/>
    <w:rsid w:val="00A129B7"/>
    <w:rsid w:val="00A14EBC"/>
    <w:rsid w:val="00A16226"/>
    <w:rsid w:val="00A16511"/>
    <w:rsid w:val="00A17FEA"/>
    <w:rsid w:val="00A21787"/>
    <w:rsid w:val="00A217C4"/>
    <w:rsid w:val="00A26B4E"/>
    <w:rsid w:val="00A27622"/>
    <w:rsid w:val="00A30104"/>
    <w:rsid w:val="00A306DA"/>
    <w:rsid w:val="00A34062"/>
    <w:rsid w:val="00A349E8"/>
    <w:rsid w:val="00A34BA4"/>
    <w:rsid w:val="00A35AD3"/>
    <w:rsid w:val="00A4140B"/>
    <w:rsid w:val="00A41E94"/>
    <w:rsid w:val="00A44130"/>
    <w:rsid w:val="00A45F6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8DD"/>
    <w:rsid w:val="00A73249"/>
    <w:rsid w:val="00A73703"/>
    <w:rsid w:val="00A81969"/>
    <w:rsid w:val="00A81C6D"/>
    <w:rsid w:val="00A83F4B"/>
    <w:rsid w:val="00A84569"/>
    <w:rsid w:val="00A92467"/>
    <w:rsid w:val="00A92F2F"/>
    <w:rsid w:val="00A94181"/>
    <w:rsid w:val="00A96996"/>
    <w:rsid w:val="00AA0A23"/>
    <w:rsid w:val="00AA0A81"/>
    <w:rsid w:val="00AA122F"/>
    <w:rsid w:val="00AA2A9C"/>
    <w:rsid w:val="00AA3FBA"/>
    <w:rsid w:val="00AA4A5E"/>
    <w:rsid w:val="00AB0340"/>
    <w:rsid w:val="00AB2700"/>
    <w:rsid w:val="00AB5AFD"/>
    <w:rsid w:val="00AB70A5"/>
    <w:rsid w:val="00AC491D"/>
    <w:rsid w:val="00AC5B70"/>
    <w:rsid w:val="00AC5FD4"/>
    <w:rsid w:val="00AC6558"/>
    <w:rsid w:val="00AD0A11"/>
    <w:rsid w:val="00AD1923"/>
    <w:rsid w:val="00AD6097"/>
    <w:rsid w:val="00AD6823"/>
    <w:rsid w:val="00AD6ECA"/>
    <w:rsid w:val="00AE21B8"/>
    <w:rsid w:val="00AE49EE"/>
    <w:rsid w:val="00AE7CF3"/>
    <w:rsid w:val="00AF5C7C"/>
    <w:rsid w:val="00AF5C9B"/>
    <w:rsid w:val="00AF616D"/>
    <w:rsid w:val="00AF6766"/>
    <w:rsid w:val="00B01770"/>
    <w:rsid w:val="00B02A8B"/>
    <w:rsid w:val="00B06516"/>
    <w:rsid w:val="00B129E7"/>
    <w:rsid w:val="00B12B8B"/>
    <w:rsid w:val="00B13F74"/>
    <w:rsid w:val="00B142BE"/>
    <w:rsid w:val="00B15A1F"/>
    <w:rsid w:val="00B16478"/>
    <w:rsid w:val="00B16AA0"/>
    <w:rsid w:val="00B211FC"/>
    <w:rsid w:val="00B23799"/>
    <w:rsid w:val="00B23EBC"/>
    <w:rsid w:val="00B25D5E"/>
    <w:rsid w:val="00B26091"/>
    <w:rsid w:val="00B304A0"/>
    <w:rsid w:val="00B305C2"/>
    <w:rsid w:val="00B32FA1"/>
    <w:rsid w:val="00B3472C"/>
    <w:rsid w:val="00B373ED"/>
    <w:rsid w:val="00B41860"/>
    <w:rsid w:val="00B43B08"/>
    <w:rsid w:val="00B47152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1226"/>
    <w:rsid w:val="00B75927"/>
    <w:rsid w:val="00B76524"/>
    <w:rsid w:val="00B76556"/>
    <w:rsid w:val="00B76EAF"/>
    <w:rsid w:val="00B77C1B"/>
    <w:rsid w:val="00B830C0"/>
    <w:rsid w:val="00B95FFC"/>
    <w:rsid w:val="00B97360"/>
    <w:rsid w:val="00BA0A58"/>
    <w:rsid w:val="00BA0A63"/>
    <w:rsid w:val="00BA467F"/>
    <w:rsid w:val="00BA4A93"/>
    <w:rsid w:val="00BA52E1"/>
    <w:rsid w:val="00BA583F"/>
    <w:rsid w:val="00BA76B4"/>
    <w:rsid w:val="00BA7F86"/>
    <w:rsid w:val="00BB39EE"/>
    <w:rsid w:val="00BB6EE3"/>
    <w:rsid w:val="00BC0147"/>
    <w:rsid w:val="00BC41FF"/>
    <w:rsid w:val="00BC4320"/>
    <w:rsid w:val="00BC701A"/>
    <w:rsid w:val="00BD0869"/>
    <w:rsid w:val="00BD267F"/>
    <w:rsid w:val="00BD2C0D"/>
    <w:rsid w:val="00BD4089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33CB"/>
    <w:rsid w:val="00C45891"/>
    <w:rsid w:val="00C46008"/>
    <w:rsid w:val="00C476F7"/>
    <w:rsid w:val="00C509AC"/>
    <w:rsid w:val="00C522A0"/>
    <w:rsid w:val="00C54C70"/>
    <w:rsid w:val="00C55295"/>
    <w:rsid w:val="00C559B0"/>
    <w:rsid w:val="00C55AFD"/>
    <w:rsid w:val="00C57B85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7368"/>
    <w:rsid w:val="00C80B71"/>
    <w:rsid w:val="00C829E4"/>
    <w:rsid w:val="00C846EA"/>
    <w:rsid w:val="00C86172"/>
    <w:rsid w:val="00C90130"/>
    <w:rsid w:val="00C93BB0"/>
    <w:rsid w:val="00C96F47"/>
    <w:rsid w:val="00CA1216"/>
    <w:rsid w:val="00CA12B6"/>
    <w:rsid w:val="00CA3FE1"/>
    <w:rsid w:val="00CB1ECD"/>
    <w:rsid w:val="00CB5C43"/>
    <w:rsid w:val="00CC1239"/>
    <w:rsid w:val="00CC2D25"/>
    <w:rsid w:val="00CC4A57"/>
    <w:rsid w:val="00CC5778"/>
    <w:rsid w:val="00CC627E"/>
    <w:rsid w:val="00CC628E"/>
    <w:rsid w:val="00CD35DE"/>
    <w:rsid w:val="00CD705F"/>
    <w:rsid w:val="00CD7E2F"/>
    <w:rsid w:val="00CE141C"/>
    <w:rsid w:val="00CE163B"/>
    <w:rsid w:val="00CE1C61"/>
    <w:rsid w:val="00CE4576"/>
    <w:rsid w:val="00CE4781"/>
    <w:rsid w:val="00CF24F3"/>
    <w:rsid w:val="00CF42CF"/>
    <w:rsid w:val="00D00069"/>
    <w:rsid w:val="00D03B47"/>
    <w:rsid w:val="00D05231"/>
    <w:rsid w:val="00D11256"/>
    <w:rsid w:val="00D121FA"/>
    <w:rsid w:val="00D153C4"/>
    <w:rsid w:val="00D16AE2"/>
    <w:rsid w:val="00D21062"/>
    <w:rsid w:val="00D2285F"/>
    <w:rsid w:val="00D22E48"/>
    <w:rsid w:val="00D2338D"/>
    <w:rsid w:val="00D23B65"/>
    <w:rsid w:val="00D246C4"/>
    <w:rsid w:val="00D3066B"/>
    <w:rsid w:val="00D31F6C"/>
    <w:rsid w:val="00D32489"/>
    <w:rsid w:val="00D40CB8"/>
    <w:rsid w:val="00D40E77"/>
    <w:rsid w:val="00D43E25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880"/>
    <w:rsid w:val="00D73DD2"/>
    <w:rsid w:val="00D8079D"/>
    <w:rsid w:val="00D8280F"/>
    <w:rsid w:val="00D82A7E"/>
    <w:rsid w:val="00D85279"/>
    <w:rsid w:val="00D87303"/>
    <w:rsid w:val="00D92868"/>
    <w:rsid w:val="00D93BA1"/>
    <w:rsid w:val="00D94991"/>
    <w:rsid w:val="00D95C62"/>
    <w:rsid w:val="00D96999"/>
    <w:rsid w:val="00D97BD3"/>
    <w:rsid w:val="00DA0205"/>
    <w:rsid w:val="00DA12DE"/>
    <w:rsid w:val="00DA1BB3"/>
    <w:rsid w:val="00DA69B6"/>
    <w:rsid w:val="00DB2C97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5F54"/>
    <w:rsid w:val="00DE7A8C"/>
    <w:rsid w:val="00DF0443"/>
    <w:rsid w:val="00DF0A57"/>
    <w:rsid w:val="00DF1DC9"/>
    <w:rsid w:val="00DF57F0"/>
    <w:rsid w:val="00E0045E"/>
    <w:rsid w:val="00E00963"/>
    <w:rsid w:val="00E01C1F"/>
    <w:rsid w:val="00E01CDA"/>
    <w:rsid w:val="00E0566F"/>
    <w:rsid w:val="00E077F8"/>
    <w:rsid w:val="00E10A29"/>
    <w:rsid w:val="00E11055"/>
    <w:rsid w:val="00E116CF"/>
    <w:rsid w:val="00E121F2"/>
    <w:rsid w:val="00E12363"/>
    <w:rsid w:val="00E13DB5"/>
    <w:rsid w:val="00E14AD9"/>
    <w:rsid w:val="00E165CC"/>
    <w:rsid w:val="00E17931"/>
    <w:rsid w:val="00E23293"/>
    <w:rsid w:val="00E24F57"/>
    <w:rsid w:val="00E272E6"/>
    <w:rsid w:val="00E31319"/>
    <w:rsid w:val="00E37683"/>
    <w:rsid w:val="00E452C5"/>
    <w:rsid w:val="00E4581A"/>
    <w:rsid w:val="00E45FE8"/>
    <w:rsid w:val="00E46B58"/>
    <w:rsid w:val="00E5027B"/>
    <w:rsid w:val="00E50A31"/>
    <w:rsid w:val="00E50BD7"/>
    <w:rsid w:val="00E5113F"/>
    <w:rsid w:val="00E51288"/>
    <w:rsid w:val="00E52A18"/>
    <w:rsid w:val="00E555D0"/>
    <w:rsid w:val="00E56408"/>
    <w:rsid w:val="00E5713B"/>
    <w:rsid w:val="00E57F76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3691"/>
    <w:rsid w:val="00E93F42"/>
    <w:rsid w:val="00E979B8"/>
    <w:rsid w:val="00EA082F"/>
    <w:rsid w:val="00EA1012"/>
    <w:rsid w:val="00EA298E"/>
    <w:rsid w:val="00EA3C05"/>
    <w:rsid w:val="00EA3CD0"/>
    <w:rsid w:val="00EA7915"/>
    <w:rsid w:val="00EB07D6"/>
    <w:rsid w:val="00EB0BE4"/>
    <w:rsid w:val="00EB3DF2"/>
    <w:rsid w:val="00EB4913"/>
    <w:rsid w:val="00EB56ED"/>
    <w:rsid w:val="00EB68DC"/>
    <w:rsid w:val="00EC010E"/>
    <w:rsid w:val="00EC23F8"/>
    <w:rsid w:val="00EC29F1"/>
    <w:rsid w:val="00EC318F"/>
    <w:rsid w:val="00EC5D64"/>
    <w:rsid w:val="00EC70E5"/>
    <w:rsid w:val="00ED14BD"/>
    <w:rsid w:val="00ED2A47"/>
    <w:rsid w:val="00ED4895"/>
    <w:rsid w:val="00EE0E74"/>
    <w:rsid w:val="00EE1043"/>
    <w:rsid w:val="00EE109B"/>
    <w:rsid w:val="00EE1597"/>
    <w:rsid w:val="00EE172D"/>
    <w:rsid w:val="00EE2736"/>
    <w:rsid w:val="00EE2BA3"/>
    <w:rsid w:val="00EE5C09"/>
    <w:rsid w:val="00EE7D02"/>
    <w:rsid w:val="00EF0035"/>
    <w:rsid w:val="00EF5EA7"/>
    <w:rsid w:val="00EF7FD0"/>
    <w:rsid w:val="00F02E5D"/>
    <w:rsid w:val="00F031B8"/>
    <w:rsid w:val="00F04994"/>
    <w:rsid w:val="00F0648D"/>
    <w:rsid w:val="00F067F2"/>
    <w:rsid w:val="00F06C84"/>
    <w:rsid w:val="00F111F3"/>
    <w:rsid w:val="00F13522"/>
    <w:rsid w:val="00F14609"/>
    <w:rsid w:val="00F14CF2"/>
    <w:rsid w:val="00F15145"/>
    <w:rsid w:val="00F1638B"/>
    <w:rsid w:val="00F204BA"/>
    <w:rsid w:val="00F22676"/>
    <w:rsid w:val="00F23907"/>
    <w:rsid w:val="00F24A7B"/>
    <w:rsid w:val="00F265DD"/>
    <w:rsid w:val="00F32981"/>
    <w:rsid w:val="00F34D71"/>
    <w:rsid w:val="00F370CE"/>
    <w:rsid w:val="00F37844"/>
    <w:rsid w:val="00F41ECA"/>
    <w:rsid w:val="00F4260E"/>
    <w:rsid w:val="00F44DE9"/>
    <w:rsid w:val="00F4773F"/>
    <w:rsid w:val="00F54D8F"/>
    <w:rsid w:val="00F55615"/>
    <w:rsid w:val="00F55913"/>
    <w:rsid w:val="00F628FB"/>
    <w:rsid w:val="00F6324D"/>
    <w:rsid w:val="00F63ADD"/>
    <w:rsid w:val="00F65367"/>
    <w:rsid w:val="00F663FC"/>
    <w:rsid w:val="00F678E8"/>
    <w:rsid w:val="00F7062B"/>
    <w:rsid w:val="00F72464"/>
    <w:rsid w:val="00F747DF"/>
    <w:rsid w:val="00F81409"/>
    <w:rsid w:val="00F82178"/>
    <w:rsid w:val="00F8376D"/>
    <w:rsid w:val="00F847FC"/>
    <w:rsid w:val="00F86024"/>
    <w:rsid w:val="00F8603A"/>
    <w:rsid w:val="00F873C8"/>
    <w:rsid w:val="00F91583"/>
    <w:rsid w:val="00F921DC"/>
    <w:rsid w:val="00F92285"/>
    <w:rsid w:val="00F928C7"/>
    <w:rsid w:val="00F932F5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A7FE6"/>
    <w:rsid w:val="00FB44A8"/>
    <w:rsid w:val="00FC1C16"/>
    <w:rsid w:val="00FC2799"/>
    <w:rsid w:val="00FC3FDB"/>
    <w:rsid w:val="00FC46DE"/>
    <w:rsid w:val="00FC5EAE"/>
    <w:rsid w:val="00FC64CE"/>
    <w:rsid w:val="00FC7BFA"/>
    <w:rsid w:val="00FD29CA"/>
    <w:rsid w:val="00FD2E64"/>
    <w:rsid w:val="00FD3914"/>
    <w:rsid w:val="00FD422B"/>
    <w:rsid w:val="00FD42F2"/>
    <w:rsid w:val="00FD597D"/>
    <w:rsid w:val="00FD6CF9"/>
    <w:rsid w:val="00FE151A"/>
    <w:rsid w:val="00FE2005"/>
    <w:rsid w:val="00FE73BA"/>
    <w:rsid w:val="00FF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22F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122F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71226"/>
    <w:rPr>
      <w:rFonts w:ascii="Cambria" w:hAnsi="Cambria" w:cs="Times New Roman"/>
      <w:b/>
      <w:i/>
      <w:sz w:val="28"/>
    </w:rPr>
  </w:style>
  <w:style w:type="paragraph" w:styleId="Title">
    <w:name w:val="Title"/>
    <w:basedOn w:val="Normal"/>
    <w:link w:val="TitleChar"/>
    <w:uiPriority w:val="99"/>
    <w:qFormat/>
    <w:rsid w:val="00AA122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71226"/>
    <w:rPr>
      <w:rFonts w:ascii="Cambria" w:hAnsi="Cambria" w:cs="Times New Roman"/>
      <w:b/>
      <w:kern w:val="28"/>
      <w:sz w:val="32"/>
    </w:rPr>
  </w:style>
  <w:style w:type="paragraph" w:styleId="Footer">
    <w:name w:val="footer"/>
    <w:basedOn w:val="Normal"/>
    <w:link w:val="FooterChar"/>
    <w:uiPriority w:val="99"/>
    <w:rsid w:val="000F57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61E1"/>
    <w:rPr>
      <w:rFonts w:cs="Times New Roman"/>
    </w:rPr>
  </w:style>
  <w:style w:type="character" w:styleId="PageNumber">
    <w:name w:val="page number"/>
    <w:basedOn w:val="DefaultParagraphFont"/>
    <w:uiPriority w:val="99"/>
    <w:rsid w:val="000F57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A3790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3790"/>
    <w:rPr>
      <w:rFonts w:ascii="Segoe UI" w:hAnsi="Segoe UI" w:cs="Times New Roman"/>
      <w:sz w:val="18"/>
    </w:rPr>
  </w:style>
  <w:style w:type="paragraph" w:customStyle="1" w:styleId="p8">
    <w:name w:val="p8"/>
    <w:basedOn w:val="Normal"/>
    <w:uiPriority w:val="99"/>
    <w:rsid w:val="002560B2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Normal"/>
    <w:uiPriority w:val="99"/>
    <w:rsid w:val="00DB2C97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DB2C97"/>
  </w:style>
  <w:style w:type="paragraph" w:customStyle="1" w:styleId="p2">
    <w:name w:val="p2"/>
    <w:basedOn w:val="Normal"/>
    <w:uiPriority w:val="99"/>
    <w:rsid w:val="00DB2C97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Normal"/>
    <w:uiPriority w:val="99"/>
    <w:rsid w:val="00DB2C9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51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455</Words>
  <Characters>2600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Мирослава</dc:creator>
  <cp:keywords/>
  <dc:description/>
  <cp:lastModifiedBy>User</cp:lastModifiedBy>
  <cp:revision>3</cp:revision>
  <cp:lastPrinted>2018-08-02T05:52:00Z</cp:lastPrinted>
  <dcterms:created xsi:type="dcterms:W3CDTF">2018-08-01T05:44:00Z</dcterms:created>
  <dcterms:modified xsi:type="dcterms:W3CDTF">2018-08-02T05:52:00Z</dcterms:modified>
</cp:coreProperties>
</file>